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81" w:rsidRPr="00A833D4" w:rsidRDefault="00905B81" w:rsidP="0030716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251658240;visibility:visible">
            <v:imagedata r:id="rId7" o:title=""/>
          </v:shape>
        </w:pict>
      </w:r>
      <w:r>
        <w:rPr>
          <w:color w:val="000000"/>
          <w:lang w:val="uk-UA"/>
        </w:rPr>
        <w:t xml:space="preserve">     Ї =3                        </w:t>
      </w:r>
    </w:p>
    <w:p w:rsidR="00905B81" w:rsidRDefault="00905B81" w:rsidP="00307166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05B81" w:rsidRPr="00A833D4" w:rsidRDefault="00905B81" w:rsidP="00307166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905B81" w:rsidRPr="00A833D4" w:rsidRDefault="00905B81" w:rsidP="0030716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905B81" w:rsidRPr="00A833D4" w:rsidRDefault="00905B81" w:rsidP="00307166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тридцята 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905B81" w:rsidRPr="00A833D4" w:rsidRDefault="00905B81" w:rsidP="00307166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905B81" w:rsidRDefault="00905B81" w:rsidP="00307166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березня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905B81" w:rsidRDefault="00905B81" w:rsidP="00307166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905B81" w:rsidRDefault="00905B81" w:rsidP="00307166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в користування </w:t>
      </w:r>
    </w:p>
    <w:p w:rsidR="00905B81" w:rsidRDefault="00905B81" w:rsidP="00307166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земельних ділянок </w:t>
      </w:r>
    </w:p>
    <w:p w:rsidR="00905B81" w:rsidRDefault="00905B81" w:rsidP="00307166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по вул. П. Осипенко</w:t>
      </w:r>
    </w:p>
    <w:p w:rsidR="00905B81" w:rsidRPr="00A833D4" w:rsidRDefault="00905B81" w:rsidP="00307166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905B81" w:rsidRPr="00A833D4" w:rsidRDefault="00905B81" w:rsidP="00307166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 xml:space="preserve"> ТОВ  «Лубенський цегельний завод»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905B81" w:rsidRPr="00ED3821" w:rsidRDefault="00905B81" w:rsidP="00307166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905B81" w:rsidRDefault="00905B81" w:rsidP="00F1508C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944AF7">
        <w:rPr>
          <w:sz w:val="28"/>
          <w:szCs w:val="28"/>
          <w:lang w:val="uk-UA"/>
        </w:rPr>
        <w:t>Відповідно до подано</w:t>
      </w:r>
      <w:r>
        <w:rPr>
          <w:sz w:val="28"/>
          <w:szCs w:val="28"/>
          <w:lang w:val="uk-UA"/>
        </w:rPr>
        <w:t>го</w:t>
      </w:r>
      <w:r w:rsidRPr="00944A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клопотання </w:t>
      </w:r>
      <w:r w:rsidRPr="00D93577">
        <w:rPr>
          <w:b/>
          <w:sz w:val="28"/>
          <w:szCs w:val="28"/>
          <w:lang w:val="uk-UA"/>
        </w:rPr>
        <w:t>Товариств</w:t>
      </w:r>
      <w:r>
        <w:rPr>
          <w:b/>
          <w:sz w:val="28"/>
          <w:szCs w:val="28"/>
          <w:lang w:val="uk-UA"/>
        </w:rPr>
        <w:t>а</w:t>
      </w:r>
      <w:r w:rsidRPr="00D93577">
        <w:rPr>
          <w:b/>
          <w:sz w:val="28"/>
          <w:szCs w:val="28"/>
          <w:lang w:val="uk-UA"/>
        </w:rPr>
        <w:t xml:space="preserve"> з обмеженою відповідальністю </w:t>
      </w:r>
      <w:r>
        <w:rPr>
          <w:b/>
          <w:sz w:val="28"/>
          <w:szCs w:val="28"/>
          <w:lang w:val="uk-UA"/>
        </w:rPr>
        <w:t>«</w:t>
      </w:r>
      <w:r w:rsidRPr="00D93577">
        <w:rPr>
          <w:b/>
          <w:sz w:val="28"/>
          <w:szCs w:val="28"/>
          <w:lang w:val="uk-UA"/>
        </w:rPr>
        <w:t>Лубенський цегельний завод</w:t>
      </w:r>
      <w:r>
        <w:rPr>
          <w:b/>
          <w:sz w:val="28"/>
          <w:szCs w:val="28"/>
          <w:lang w:val="uk-UA"/>
        </w:rPr>
        <w:t xml:space="preserve">», </w:t>
      </w:r>
      <w:r w:rsidRPr="008E1B6D">
        <w:rPr>
          <w:sz w:val="28"/>
          <w:szCs w:val="28"/>
          <w:lang w:val="uk-UA"/>
        </w:rPr>
        <w:t xml:space="preserve">юридична адреса: м. Лубни, вул. </w:t>
      </w:r>
      <w:r>
        <w:rPr>
          <w:sz w:val="28"/>
          <w:szCs w:val="28"/>
          <w:lang w:val="uk-UA"/>
        </w:rPr>
        <w:t>П.Осипенко</w:t>
      </w:r>
      <w:r w:rsidRPr="008E1B6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30, надати в  оренду</w:t>
      </w:r>
      <w:r w:rsidRPr="00944AF7">
        <w:rPr>
          <w:sz w:val="28"/>
          <w:szCs w:val="28"/>
          <w:lang w:val="uk-UA"/>
        </w:rPr>
        <w:t xml:space="preserve">  терміном на </w:t>
      </w:r>
      <w:r>
        <w:rPr>
          <w:sz w:val="28"/>
          <w:szCs w:val="28"/>
          <w:lang w:val="uk-UA"/>
        </w:rPr>
        <w:t>три</w:t>
      </w:r>
      <w:r w:rsidRPr="00944AF7">
        <w:rPr>
          <w:sz w:val="28"/>
          <w:szCs w:val="28"/>
          <w:lang w:val="uk-UA"/>
        </w:rPr>
        <w:t xml:space="preserve"> рок</w:t>
      </w:r>
      <w:r>
        <w:rPr>
          <w:sz w:val="28"/>
          <w:szCs w:val="28"/>
          <w:lang w:val="uk-UA"/>
        </w:rPr>
        <w:t>и</w:t>
      </w:r>
      <w:r w:rsidRPr="00944AF7">
        <w:rPr>
          <w:sz w:val="28"/>
          <w:szCs w:val="28"/>
          <w:lang w:val="uk-UA"/>
        </w:rPr>
        <w:t xml:space="preserve"> земельну ділянку  за  адресою: м. Лубни, </w:t>
      </w:r>
      <w:r>
        <w:rPr>
          <w:sz w:val="28"/>
          <w:szCs w:val="28"/>
          <w:lang w:val="uk-UA"/>
        </w:rPr>
        <w:t>вул. П.Осипенко</w:t>
      </w:r>
      <w:r w:rsidRPr="00944AF7">
        <w:rPr>
          <w:sz w:val="28"/>
          <w:szCs w:val="28"/>
          <w:lang w:val="uk-UA"/>
        </w:rPr>
        <w:t xml:space="preserve">,  площею </w:t>
      </w:r>
      <w:smartTag w:uri="urn:schemas-microsoft-com:office:smarttags" w:element="metricconverter">
        <w:smartTagPr>
          <w:attr w:name="ProductID" w:val="0,4200 га"/>
        </w:smartTagPr>
        <w:r w:rsidRPr="00944AF7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4200</w:t>
        </w:r>
        <w:r w:rsidRPr="00944AF7">
          <w:rPr>
            <w:sz w:val="28"/>
            <w:szCs w:val="28"/>
            <w:lang w:val="uk-UA"/>
          </w:rPr>
          <w:t xml:space="preserve"> га</w:t>
        </w:r>
      </w:smartTag>
      <w:r w:rsidRPr="00944AF7">
        <w:rPr>
          <w:sz w:val="28"/>
          <w:szCs w:val="28"/>
          <w:lang w:val="uk-UA"/>
        </w:rPr>
        <w:t>, кадастровий номер 5310700000:0</w:t>
      </w:r>
      <w:r>
        <w:rPr>
          <w:sz w:val="28"/>
          <w:szCs w:val="28"/>
          <w:lang w:val="uk-UA"/>
        </w:rPr>
        <w:t>1</w:t>
      </w:r>
      <w:r w:rsidRPr="00944AF7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97</w:t>
      </w:r>
      <w:r w:rsidRPr="00944AF7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28</w:t>
      </w:r>
      <w:r w:rsidRPr="00944AF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(4-й етап), </w:t>
      </w:r>
      <w:r w:rsidRPr="00944AF7">
        <w:rPr>
          <w:sz w:val="28"/>
          <w:szCs w:val="28"/>
          <w:lang w:val="uk-UA"/>
        </w:rPr>
        <w:t xml:space="preserve">за цільовим призначенням – для </w:t>
      </w:r>
      <w:r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підприємствами, що  пов’язані з користуванням надрами</w:t>
      </w:r>
      <w:r w:rsidRPr="00944AF7">
        <w:rPr>
          <w:sz w:val="28"/>
          <w:szCs w:val="28"/>
          <w:lang w:val="uk-UA"/>
        </w:rPr>
        <w:t>.</w:t>
      </w:r>
    </w:p>
    <w:p w:rsidR="00905B81" w:rsidRPr="00941A0B" w:rsidRDefault="00905B81" w:rsidP="00941A0B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944AF7">
        <w:rPr>
          <w:sz w:val="28"/>
          <w:szCs w:val="28"/>
          <w:lang w:val="uk-UA"/>
        </w:rPr>
        <w:t>Відповідно до подано</w:t>
      </w:r>
      <w:r>
        <w:rPr>
          <w:sz w:val="28"/>
          <w:szCs w:val="28"/>
          <w:lang w:val="uk-UA"/>
        </w:rPr>
        <w:t>го</w:t>
      </w:r>
      <w:r w:rsidRPr="00944A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клопотання </w:t>
      </w:r>
      <w:r w:rsidRPr="00D93577">
        <w:rPr>
          <w:b/>
          <w:sz w:val="28"/>
          <w:szCs w:val="28"/>
          <w:lang w:val="uk-UA"/>
        </w:rPr>
        <w:t>Товариств</w:t>
      </w:r>
      <w:r>
        <w:rPr>
          <w:b/>
          <w:sz w:val="28"/>
          <w:szCs w:val="28"/>
          <w:lang w:val="uk-UA"/>
        </w:rPr>
        <w:t>а</w:t>
      </w:r>
      <w:r w:rsidRPr="00D93577">
        <w:rPr>
          <w:b/>
          <w:sz w:val="28"/>
          <w:szCs w:val="28"/>
          <w:lang w:val="uk-UA"/>
        </w:rPr>
        <w:t xml:space="preserve"> з обмеженою відповідальністю </w:t>
      </w:r>
      <w:r>
        <w:rPr>
          <w:b/>
          <w:sz w:val="28"/>
          <w:szCs w:val="28"/>
          <w:lang w:val="uk-UA"/>
        </w:rPr>
        <w:t>«</w:t>
      </w:r>
      <w:r w:rsidRPr="00D93577">
        <w:rPr>
          <w:b/>
          <w:sz w:val="28"/>
          <w:szCs w:val="28"/>
          <w:lang w:val="uk-UA"/>
        </w:rPr>
        <w:t>Лубенський цегельний завод</w:t>
      </w:r>
      <w:r>
        <w:rPr>
          <w:b/>
          <w:sz w:val="28"/>
          <w:szCs w:val="28"/>
          <w:lang w:val="uk-UA"/>
        </w:rPr>
        <w:t xml:space="preserve">», </w:t>
      </w:r>
      <w:r w:rsidRPr="008E1B6D">
        <w:rPr>
          <w:sz w:val="28"/>
          <w:szCs w:val="28"/>
          <w:lang w:val="uk-UA"/>
        </w:rPr>
        <w:t xml:space="preserve">юридична адреса: м. Лубни, вул. </w:t>
      </w:r>
      <w:r>
        <w:rPr>
          <w:sz w:val="28"/>
          <w:szCs w:val="28"/>
          <w:lang w:val="uk-UA"/>
        </w:rPr>
        <w:t>П.Осипенко</w:t>
      </w:r>
      <w:r w:rsidRPr="008E1B6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30, надати в  оренду</w:t>
      </w:r>
      <w:r w:rsidRPr="00944AF7">
        <w:rPr>
          <w:sz w:val="28"/>
          <w:szCs w:val="28"/>
          <w:lang w:val="uk-UA"/>
        </w:rPr>
        <w:t xml:space="preserve">  терміном</w:t>
      </w:r>
      <w:r>
        <w:rPr>
          <w:sz w:val="28"/>
          <w:szCs w:val="28"/>
          <w:lang w:val="uk-UA"/>
        </w:rPr>
        <w:t xml:space="preserve"> </w:t>
      </w:r>
      <w:r w:rsidRPr="00944AF7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два</w:t>
      </w:r>
      <w:r w:rsidRPr="00944AF7">
        <w:rPr>
          <w:sz w:val="28"/>
          <w:szCs w:val="28"/>
          <w:lang w:val="uk-UA"/>
        </w:rPr>
        <w:t xml:space="preserve"> рок</w:t>
      </w:r>
      <w:r>
        <w:rPr>
          <w:sz w:val="28"/>
          <w:szCs w:val="28"/>
          <w:lang w:val="uk-UA"/>
        </w:rPr>
        <w:t>и</w:t>
      </w:r>
      <w:r w:rsidRPr="00944AF7">
        <w:rPr>
          <w:sz w:val="28"/>
          <w:szCs w:val="28"/>
          <w:lang w:val="uk-UA"/>
        </w:rPr>
        <w:t xml:space="preserve"> земельну ділянку  за  адресою: м. Лубни, </w:t>
      </w:r>
      <w:r>
        <w:rPr>
          <w:sz w:val="28"/>
          <w:szCs w:val="28"/>
          <w:lang w:val="uk-UA"/>
        </w:rPr>
        <w:t>вул. П.Осипенко</w:t>
      </w:r>
      <w:r w:rsidRPr="00944AF7">
        <w:rPr>
          <w:sz w:val="28"/>
          <w:szCs w:val="28"/>
          <w:lang w:val="uk-UA"/>
        </w:rPr>
        <w:t xml:space="preserve">,  площею </w:t>
      </w:r>
      <w:smartTag w:uri="urn:schemas-microsoft-com:office:smarttags" w:element="metricconverter">
        <w:smartTagPr>
          <w:attr w:name="ProductID" w:val="0,2025 га"/>
        </w:smartTagPr>
        <w:r w:rsidRPr="00944AF7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2025</w:t>
        </w:r>
        <w:r w:rsidRPr="00944AF7">
          <w:rPr>
            <w:sz w:val="28"/>
            <w:szCs w:val="28"/>
            <w:lang w:val="uk-UA"/>
          </w:rPr>
          <w:t xml:space="preserve"> га</w:t>
        </w:r>
      </w:smartTag>
      <w:r w:rsidRPr="00944AF7">
        <w:rPr>
          <w:sz w:val="28"/>
          <w:szCs w:val="28"/>
          <w:lang w:val="uk-UA"/>
        </w:rPr>
        <w:t>, кадастровий номер 5310700000:0</w:t>
      </w:r>
      <w:r>
        <w:rPr>
          <w:sz w:val="28"/>
          <w:szCs w:val="28"/>
          <w:lang w:val="uk-UA"/>
        </w:rPr>
        <w:t>1</w:t>
      </w:r>
      <w:r w:rsidRPr="00944AF7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97</w:t>
      </w:r>
      <w:r w:rsidRPr="00944AF7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29</w:t>
      </w:r>
      <w:r w:rsidRPr="00944AF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(6-й етап) </w:t>
      </w:r>
      <w:r w:rsidRPr="00944AF7">
        <w:rPr>
          <w:sz w:val="28"/>
          <w:szCs w:val="28"/>
          <w:lang w:val="uk-UA"/>
        </w:rPr>
        <w:t xml:space="preserve">за цільовим призначенням – для </w:t>
      </w:r>
      <w:r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підприємствами, що пов’язані з користуванням надрами</w:t>
      </w:r>
      <w:r w:rsidRPr="00944AF7">
        <w:rPr>
          <w:sz w:val="28"/>
          <w:szCs w:val="28"/>
          <w:lang w:val="uk-UA"/>
        </w:rPr>
        <w:t>.</w:t>
      </w:r>
    </w:p>
    <w:p w:rsidR="00905B81" w:rsidRPr="00754CCA" w:rsidRDefault="00905B81" w:rsidP="00941A0B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944AF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    </w:t>
      </w:r>
      <w:r w:rsidRPr="00754CCA">
        <w:rPr>
          <w:color w:val="000000"/>
          <w:sz w:val="28"/>
          <w:szCs w:val="28"/>
          <w:lang w:val="uk-UA"/>
        </w:rPr>
        <w:t xml:space="preserve">Зобов’язати та попередити </w:t>
      </w:r>
      <w:r>
        <w:rPr>
          <w:b/>
          <w:sz w:val="28"/>
          <w:szCs w:val="28"/>
          <w:lang w:val="uk-UA"/>
        </w:rPr>
        <w:t>ТОВ</w:t>
      </w:r>
      <w:r w:rsidRPr="00D9357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«</w:t>
      </w:r>
      <w:r w:rsidRPr="00D93577">
        <w:rPr>
          <w:b/>
          <w:sz w:val="28"/>
          <w:szCs w:val="28"/>
          <w:lang w:val="uk-UA"/>
        </w:rPr>
        <w:t>Лубенський цегельний завод</w:t>
      </w:r>
      <w:r>
        <w:rPr>
          <w:b/>
          <w:sz w:val="28"/>
          <w:szCs w:val="28"/>
          <w:lang w:val="uk-UA"/>
        </w:rPr>
        <w:t>»</w:t>
      </w:r>
      <w:r w:rsidRPr="00754CCA">
        <w:rPr>
          <w:color w:val="000000"/>
          <w:sz w:val="28"/>
          <w:szCs w:val="28"/>
          <w:lang w:val="uk-UA"/>
        </w:rPr>
        <w:t>:</w:t>
      </w:r>
    </w:p>
    <w:p w:rsidR="00905B81" w:rsidRPr="00754CCA" w:rsidRDefault="00905B81" w:rsidP="00307166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</w:t>
      </w:r>
      <w:r>
        <w:rPr>
          <w:color w:val="000000"/>
          <w:sz w:val="28"/>
          <w:szCs w:val="28"/>
          <w:lang w:val="uk-UA"/>
        </w:rPr>
        <w:t>н укласти з міською радою догові</w:t>
      </w:r>
      <w:r w:rsidRPr="00754CCA">
        <w:rPr>
          <w:color w:val="000000"/>
          <w:sz w:val="28"/>
          <w:szCs w:val="28"/>
          <w:lang w:val="uk-UA"/>
        </w:rPr>
        <w:t>р оренд</w:t>
      </w:r>
      <w:r>
        <w:rPr>
          <w:color w:val="000000"/>
          <w:sz w:val="28"/>
          <w:szCs w:val="28"/>
          <w:lang w:val="uk-UA"/>
        </w:rPr>
        <w:t>и</w:t>
      </w:r>
      <w:r w:rsidRPr="00754CCA">
        <w:rPr>
          <w:color w:val="000000"/>
          <w:sz w:val="28"/>
          <w:szCs w:val="28"/>
          <w:lang w:val="uk-UA"/>
        </w:rPr>
        <w:t xml:space="preserve"> землі та зареєструвати своє право в установленому законодавством порядку;</w:t>
      </w:r>
    </w:p>
    <w:p w:rsidR="00905B81" w:rsidRPr="00754CCA" w:rsidRDefault="00905B81" w:rsidP="00307166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землекористувачів відповідно до вимог ст. 96 ЗКУ;</w:t>
      </w:r>
    </w:p>
    <w:p w:rsidR="00905B81" w:rsidRDefault="00905B81" w:rsidP="004222C2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905B81" w:rsidRDefault="00905B81" w:rsidP="004222C2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  <w:lang w:val="uk-UA"/>
        </w:rPr>
        <w:t xml:space="preserve">  </w:t>
      </w:r>
    </w:p>
    <w:p w:rsidR="00905B81" w:rsidRPr="00C50901" w:rsidRDefault="00905B81" w:rsidP="00C50901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Міський  голова                                                                     О.П. Грицаєнко</w:t>
      </w:r>
    </w:p>
    <w:p w:rsidR="00905B81" w:rsidRDefault="00905B81" w:rsidP="00307166">
      <w:pPr>
        <w:jc w:val="center"/>
        <w:rPr>
          <w:lang w:val="uk-UA"/>
        </w:rPr>
      </w:pPr>
    </w:p>
    <w:p w:rsidR="00905B81" w:rsidRPr="004A1F78" w:rsidRDefault="00905B81" w:rsidP="00307166">
      <w:pPr>
        <w:jc w:val="center"/>
        <w:rPr>
          <w:lang w:val="uk-UA"/>
        </w:rPr>
      </w:pPr>
    </w:p>
    <w:p w:rsidR="00905B81" w:rsidRPr="004A1F78" w:rsidRDefault="00905B81" w:rsidP="00307166">
      <w:pPr>
        <w:jc w:val="center"/>
        <w:rPr>
          <w:lang w:val="uk-UA"/>
        </w:rPr>
      </w:pPr>
    </w:p>
    <w:p w:rsidR="00905B81" w:rsidRPr="004A1F78" w:rsidRDefault="00905B81" w:rsidP="00307166">
      <w:pPr>
        <w:jc w:val="center"/>
        <w:rPr>
          <w:lang w:val="uk-UA"/>
        </w:rPr>
      </w:pPr>
    </w:p>
    <w:p w:rsidR="00905B81" w:rsidRDefault="00905B81" w:rsidP="00307166"/>
    <w:p w:rsidR="00905B81" w:rsidRDefault="00905B81" w:rsidP="00307166"/>
    <w:p w:rsidR="00905B81" w:rsidRDefault="00905B81"/>
    <w:sectPr w:rsidR="00905B81" w:rsidSect="00681DBC">
      <w:footerReference w:type="even" r:id="rId8"/>
      <w:footerReference w:type="default" r:id="rId9"/>
      <w:pgSz w:w="11906" w:h="16838"/>
      <w:pgMar w:top="899" w:right="1106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B81" w:rsidRDefault="00905B81">
      <w:r>
        <w:separator/>
      </w:r>
    </w:p>
  </w:endnote>
  <w:endnote w:type="continuationSeparator" w:id="0">
    <w:p w:rsidR="00905B81" w:rsidRDefault="00905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B81" w:rsidRDefault="00905B81" w:rsidP="003071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5B81" w:rsidRDefault="00905B81" w:rsidP="003071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B81" w:rsidRDefault="00905B81" w:rsidP="003071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05B81" w:rsidRDefault="00905B81" w:rsidP="0030716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B81" w:rsidRDefault="00905B81">
      <w:r>
        <w:separator/>
      </w:r>
    </w:p>
  </w:footnote>
  <w:footnote w:type="continuationSeparator" w:id="0">
    <w:p w:rsidR="00905B81" w:rsidRDefault="00905B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D4E1E"/>
    <w:multiLevelType w:val="hybridMultilevel"/>
    <w:tmpl w:val="7348337C"/>
    <w:lvl w:ilvl="0" w:tplc="EC12F916">
      <w:start w:val="1"/>
      <w:numFmt w:val="decimal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166"/>
    <w:rsid w:val="00010133"/>
    <w:rsid w:val="0009245D"/>
    <w:rsid w:val="000B1A69"/>
    <w:rsid w:val="000B4C1B"/>
    <w:rsid w:val="000E4F0F"/>
    <w:rsid w:val="000F058B"/>
    <w:rsid w:val="00155084"/>
    <w:rsid w:val="001B0AF5"/>
    <w:rsid w:val="001C2191"/>
    <w:rsid w:val="002C043B"/>
    <w:rsid w:val="002C7152"/>
    <w:rsid w:val="00307166"/>
    <w:rsid w:val="003463B6"/>
    <w:rsid w:val="00374552"/>
    <w:rsid w:val="00413E6F"/>
    <w:rsid w:val="004222C2"/>
    <w:rsid w:val="00453D09"/>
    <w:rsid w:val="004664D9"/>
    <w:rsid w:val="004A1F78"/>
    <w:rsid w:val="0052134E"/>
    <w:rsid w:val="00562F8C"/>
    <w:rsid w:val="005C7E96"/>
    <w:rsid w:val="00602AA1"/>
    <w:rsid w:val="006816C8"/>
    <w:rsid w:val="00681DBC"/>
    <w:rsid w:val="006A1A66"/>
    <w:rsid w:val="006B294E"/>
    <w:rsid w:val="00754CCA"/>
    <w:rsid w:val="007827CB"/>
    <w:rsid w:val="007E54DE"/>
    <w:rsid w:val="00813B09"/>
    <w:rsid w:val="0084289E"/>
    <w:rsid w:val="008459DE"/>
    <w:rsid w:val="008D4663"/>
    <w:rsid w:val="008E1B6D"/>
    <w:rsid w:val="00905B81"/>
    <w:rsid w:val="00941A0B"/>
    <w:rsid w:val="00944AF7"/>
    <w:rsid w:val="009707E5"/>
    <w:rsid w:val="00A833D4"/>
    <w:rsid w:val="00AC49CC"/>
    <w:rsid w:val="00B84D54"/>
    <w:rsid w:val="00BA0754"/>
    <w:rsid w:val="00BD61A8"/>
    <w:rsid w:val="00C50901"/>
    <w:rsid w:val="00C50C65"/>
    <w:rsid w:val="00C76F9E"/>
    <w:rsid w:val="00CC31E8"/>
    <w:rsid w:val="00D93577"/>
    <w:rsid w:val="00E32540"/>
    <w:rsid w:val="00E62B89"/>
    <w:rsid w:val="00EA2870"/>
    <w:rsid w:val="00ED3821"/>
    <w:rsid w:val="00F1508C"/>
    <w:rsid w:val="00F50114"/>
    <w:rsid w:val="00FA01A6"/>
    <w:rsid w:val="00FB5491"/>
    <w:rsid w:val="00FC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6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307166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307166"/>
    <w:rPr>
      <w:rFonts w:cs="Times New Roman"/>
    </w:rPr>
  </w:style>
  <w:style w:type="paragraph" w:customStyle="1" w:styleId="p2">
    <w:name w:val="p2"/>
    <w:basedOn w:val="Normal"/>
    <w:uiPriority w:val="99"/>
    <w:rsid w:val="00307166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307166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307166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307166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30716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7166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30716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449</Words>
  <Characters>2560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User</cp:lastModifiedBy>
  <cp:revision>3</cp:revision>
  <cp:lastPrinted>2018-03-06T11:40:00Z</cp:lastPrinted>
  <dcterms:created xsi:type="dcterms:W3CDTF">2018-03-06T10:07:00Z</dcterms:created>
  <dcterms:modified xsi:type="dcterms:W3CDTF">2018-03-07T06:28:00Z</dcterms:modified>
</cp:coreProperties>
</file>